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742" w:rsidRPr="0020219D" w:rsidRDefault="00127742" w:rsidP="00B84947">
      <w:pPr>
        <w:pStyle w:val="NormalWeb"/>
        <w:shd w:val="clear" w:color="auto" w:fill="FFFFFF"/>
        <w:spacing w:before="0" w:beforeAutospacing="0" w:after="240" w:afterAutospacing="0" w:line="276" w:lineRule="auto"/>
        <w:jc w:val="center"/>
        <w:rPr>
          <w:b/>
          <w:sz w:val="28"/>
          <w:szCs w:val="28"/>
        </w:rPr>
      </w:pPr>
      <w:r w:rsidRPr="0020219D">
        <w:rPr>
          <w:b/>
          <w:sz w:val="28"/>
          <w:szCs w:val="28"/>
        </w:rPr>
        <w:t>КАК ВОСПИТАТЬ АДЕКВАТНУЮ САМООЦЕНКУ У РЕБЕНКА?</w:t>
      </w:r>
    </w:p>
    <w:p w:rsidR="00127742" w:rsidRPr="0020219D" w:rsidRDefault="00127742" w:rsidP="0020219D">
      <w:pPr>
        <w:pStyle w:val="NormalWeb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20219D">
        <w:rPr>
          <w:rStyle w:val="Strong"/>
          <w:sz w:val="28"/>
          <w:szCs w:val="28"/>
        </w:rPr>
        <w:t>- Не вешайте «ярлыки» на ребенка.</w:t>
      </w:r>
      <w:r w:rsidRPr="0020219D">
        <w:rPr>
          <w:rStyle w:val="apple-converted-space"/>
          <w:sz w:val="28"/>
          <w:szCs w:val="28"/>
        </w:rPr>
        <w:t> </w:t>
      </w:r>
      <w:r w:rsidRPr="0020219D">
        <w:rPr>
          <w:sz w:val="28"/>
          <w:szCs w:val="28"/>
        </w:rPr>
        <w:t>В порыве досады многие из родителей бросают в ребенка фразами: «Ты у меня уж</w:t>
      </w:r>
      <w:r>
        <w:rPr>
          <w:sz w:val="28"/>
          <w:szCs w:val="28"/>
        </w:rPr>
        <w:t>асный неряха», «Дурак!», «Вечно тебя ждать надо!</w:t>
      </w:r>
      <w:r w:rsidRPr="0020219D">
        <w:rPr>
          <w:sz w:val="28"/>
          <w:szCs w:val="28"/>
        </w:rPr>
        <w:t>» и пр. Если ребенок изо дня в день слышит про себя нелестные отзывы от самых близких и родных людей, вряд ли он буде</w:t>
      </w:r>
      <w:r>
        <w:rPr>
          <w:sz w:val="28"/>
          <w:szCs w:val="28"/>
        </w:rPr>
        <w:t>т думать о себе обратное</w:t>
      </w:r>
      <w:r w:rsidRPr="0020219D">
        <w:rPr>
          <w:sz w:val="28"/>
          <w:szCs w:val="28"/>
        </w:rPr>
        <w:t>.</w:t>
      </w:r>
    </w:p>
    <w:p w:rsidR="00127742" w:rsidRPr="0020219D" w:rsidRDefault="00127742" w:rsidP="0020219D">
      <w:pPr>
        <w:pStyle w:val="NormalWeb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20219D">
        <w:rPr>
          <w:b/>
          <w:sz w:val="28"/>
          <w:szCs w:val="28"/>
        </w:rPr>
        <w:t xml:space="preserve">- </w:t>
      </w:r>
      <w:r w:rsidRPr="0020219D">
        <w:rPr>
          <w:rStyle w:val="Strong"/>
          <w:sz w:val="28"/>
          <w:szCs w:val="28"/>
        </w:rPr>
        <w:t xml:space="preserve"> Не сравнивайте ребенка с другими детьми.</w:t>
      </w:r>
      <w:r w:rsidRPr="0020219D">
        <w:rPr>
          <w:rStyle w:val="apple-converted-space"/>
          <w:sz w:val="28"/>
          <w:szCs w:val="28"/>
        </w:rPr>
        <w:t> </w:t>
      </w:r>
      <w:r w:rsidRPr="0020219D">
        <w:rPr>
          <w:sz w:val="28"/>
          <w:szCs w:val="28"/>
        </w:rPr>
        <w:t xml:space="preserve">Сравнивайте ребенка только сего личными достижениями, с тем как он делал что-то вчера, с тем как он смог сделать это сегодня. </w:t>
      </w:r>
    </w:p>
    <w:p w:rsidR="00127742" w:rsidRPr="0020219D" w:rsidRDefault="00127742" w:rsidP="0020219D">
      <w:pPr>
        <w:pStyle w:val="NormalWeb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Style w:val="Strong"/>
          <w:sz w:val="28"/>
          <w:szCs w:val="28"/>
        </w:rPr>
      </w:pPr>
      <w:r w:rsidRPr="0020219D">
        <w:rPr>
          <w:b/>
          <w:sz w:val="28"/>
          <w:szCs w:val="28"/>
        </w:rPr>
        <w:t xml:space="preserve">- </w:t>
      </w:r>
      <w:r w:rsidRPr="0020219D">
        <w:rPr>
          <w:rStyle w:val="Strong"/>
          <w:sz w:val="28"/>
          <w:szCs w:val="28"/>
        </w:rPr>
        <w:t>Не ругайте за неудачи.</w:t>
      </w:r>
      <w:r w:rsidRPr="0020219D">
        <w:rPr>
          <w:rStyle w:val="apple-converted-space"/>
          <w:sz w:val="28"/>
          <w:szCs w:val="28"/>
        </w:rPr>
        <w:t> </w:t>
      </w:r>
      <w:r w:rsidRPr="0020219D">
        <w:rPr>
          <w:sz w:val="28"/>
          <w:szCs w:val="28"/>
        </w:rPr>
        <w:t>Помогите ребенку справиться с ними.</w:t>
      </w:r>
      <w:r>
        <w:rPr>
          <w:sz w:val="28"/>
          <w:szCs w:val="28"/>
        </w:rPr>
        <w:t xml:space="preserve"> </w:t>
      </w:r>
      <w:r w:rsidRPr="0020219D">
        <w:rPr>
          <w:sz w:val="28"/>
          <w:szCs w:val="28"/>
        </w:rPr>
        <w:t>Объясните малышу, что все совершают ошибки, и это вполне естественно. Приучайте ребенка решать проблемы, не унывая и смело смотря вперед.</w:t>
      </w:r>
    </w:p>
    <w:p w:rsidR="00127742" w:rsidRPr="0020219D" w:rsidRDefault="00127742" w:rsidP="0020219D">
      <w:pPr>
        <w:pStyle w:val="NormalWeb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20219D">
        <w:rPr>
          <w:rStyle w:val="Strong"/>
          <w:sz w:val="28"/>
          <w:szCs w:val="28"/>
        </w:rPr>
        <w:t>- Не подавляйте ребенка в ссорах.</w:t>
      </w:r>
      <w:r w:rsidRPr="0020219D">
        <w:rPr>
          <w:rStyle w:val="apple-converted-space"/>
          <w:sz w:val="28"/>
          <w:szCs w:val="28"/>
        </w:rPr>
        <w:t> </w:t>
      </w:r>
      <w:r w:rsidRPr="0020219D">
        <w:rPr>
          <w:sz w:val="28"/>
          <w:szCs w:val="28"/>
        </w:rPr>
        <w:t xml:space="preserve">Разрешите и ему высказывать свою точку зрения и отстаивать собственное мнение. Не подавляйте малыша там, где в этом нет необходимости. Нередко </w:t>
      </w:r>
      <w:r w:rsidRPr="0020219D">
        <w:rPr>
          <w:b/>
          <w:sz w:val="28"/>
          <w:szCs w:val="28"/>
        </w:rPr>
        <w:t>родители совершают серьезную ошибку</w:t>
      </w:r>
      <w:r w:rsidRPr="0020219D">
        <w:rPr>
          <w:sz w:val="28"/>
          <w:szCs w:val="28"/>
        </w:rPr>
        <w:t xml:space="preserve">, когда не дают ребенку сказать ни слова в свое оправдание. </w:t>
      </w:r>
    </w:p>
    <w:p w:rsidR="00127742" w:rsidRPr="0020219D" w:rsidRDefault="00127742" w:rsidP="0020219D">
      <w:pPr>
        <w:pStyle w:val="NormalWeb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20219D">
        <w:rPr>
          <w:rStyle w:val="Strong"/>
          <w:sz w:val="28"/>
          <w:szCs w:val="28"/>
        </w:rPr>
        <w:t>- Предоставляйте право выбора.</w:t>
      </w:r>
      <w:r w:rsidRPr="0020219D">
        <w:rPr>
          <w:rStyle w:val="apple-converted-space"/>
          <w:sz w:val="28"/>
          <w:szCs w:val="28"/>
        </w:rPr>
        <w:t> </w:t>
      </w:r>
      <w:r w:rsidRPr="0020219D">
        <w:rPr>
          <w:sz w:val="28"/>
          <w:szCs w:val="28"/>
        </w:rPr>
        <w:t>Разрешите ребенку принимать самостоятельно некоторые решения – при выборе игрушек, предметов одежды или маршрута прогулки. Все это не только сделает его более самостоятельным, но и укрепит его уверенность в себе.</w:t>
      </w:r>
    </w:p>
    <w:p w:rsidR="00127742" w:rsidRPr="0020219D" w:rsidRDefault="00127742" w:rsidP="0020219D">
      <w:pPr>
        <w:pStyle w:val="NormalWeb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20219D">
        <w:rPr>
          <w:b/>
          <w:sz w:val="28"/>
          <w:szCs w:val="28"/>
        </w:rPr>
        <w:t xml:space="preserve">- </w:t>
      </w:r>
      <w:r w:rsidRPr="0020219D">
        <w:rPr>
          <w:rStyle w:val="Strong"/>
          <w:sz w:val="28"/>
          <w:szCs w:val="28"/>
        </w:rPr>
        <w:t>Разговаривайте с ребенком.</w:t>
      </w:r>
      <w:r w:rsidRPr="0020219D">
        <w:rPr>
          <w:rStyle w:val="apple-converted-space"/>
          <w:b/>
          <w:bCs/>
          <w:sz w:val="28"/>
          <w:szCs w:val="28"/>
        </w:rPr>
        <w:t> </w:t>
      </w:r>
      <w:r w:rsidRPr="0020219D">
        <w:rPr>
          <w:sz w:val="28"/>
          <w:szCs w:val="28"/>
        </w:rPr>
        <w:t>Нередко доверительная беседа в спокойной обстановке творит настоящие чудеса. Большинство детей любят длительные беседы, расскажите, как вы чего-то боялись</w:t>
      </w:r>
      <w:r>
        <w:rPr>
          <w:sz w:val="28"/>
          <w:szCs w:val="28"/>
        </w:rPr>
        <w:t>,</w:t>
      </w:r>
      <w:r w:rsidRPr="0020219D">
        <w:rPr>
          <w:sz w:val="28"/>
          <w:szCs w:val="28"/>
        </w:rPr>
        <w:t xml:space="preserve"> или что-то вам никак не удавалось сделать, но как успешно вы справились со сложностями.</w:t>
      </w:r>
    </w:p>
    <w:p w:rsidR="00127742" w:rsidRPr="0020219D" w:rsidRDefault="00127742" w:rsidP="0020219D">
      <w:pPr>
        <w:pStyle w:val="NormalWeb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20219D">
        <w:rPr>
          <w:b/>
          <w:sz w:val="28"/>
          <w:szCs w:val="28"/>
        </w:rPr>
        <w:t xml:space="preserve">- </w:t>
      </w:r>
      <w:r w:rsidRPr="0020219D">
        <w:rPr>
          <w:rStyle w:val="Strong"/>
          <w:sz w:val="28"/>
          <w:szCs w:val="28"/>
        </w:rPr>
        <w:t>Хвалите ребенка.</w:t>
      </w:r>
      <w:r w:rsidRPr="0020219D">
        <w:rPr>
          <w:rStyle w:val="apple-converted-space"/>
          <w:sz w:val="28"/>
          <w:szCs w:val="28"/>
        </w:rPr>
        <w:t> </w:t>
      </w:r>
      <w:r w:rsidRPr="0020219D">
        <w:rPr>
          <w:sz w:val="28"/>
          <w:szCs w:val="28"/>
        </w:rPr>
        <w:t>Но делайте это правильно говорите о реальных достоинствах малыша. Достижения или способности ребенка не должны остаться незамеченными в семье.</w:t>
      </w:r>
      <w:r>
        <w:rPr>
          <w:sz w:val="28"/>
          <w:szCs w:val="28"/>
        </w:rPr>
        <w:t xml:space="preserve"> Хваля, оценивайте дела, поступки ребенка, а не его самого. Для похвалы используйте «я-сообщение», которое будет выражать ваши чувства ( «Мне приятно, что …», « я довольна твоим поступком, потому что ….» </w:t>
      </w:r>
    </w:p>
    <w:p w:rsidR="00127742" w:rsidRPr="0020219D" w:rsidRDefault="00127742" w:rsidP="0020219D">
      <w:pPr>
        <w:pStyle w:val="NormalWeb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20219D">
        <w:rPr>
          <w:b/>
          <w:sz w:val="28"/>
          <w:szCs w:val="28"/>
        </w:rPr>
        <w:t xml:space="preserve">- </w:t>
      </w:r>
      <w:r w:rsidRPr="0020219D">
        <w:rPr>
          <w:rStyle w:val="Strong"/>
          <w:sz w:val="28"/>
          <w:szCs w:val="28"/>
        </w:rPr>
        <w:t>Говорите правильные слова-установки.</w:t>
      </w:r>
      <w:r w:rsidRPr="0020219D">
        <w:rPr>
          <w:rStyle w:val="apple-converted-space"/>
          <w:sz w:val="28"/>
          <w:szCs w:val="28"/>
        </w:rPr>
        <w:t> </w:t>
      </w:r>
      <w:r w:rsidRPr="0020219D">
        <w:rPr>
          <w:sz w:val="28"/>
          <w:szCs w:val="28"/>
        </w:rPr>
        <w:t>«Мы рады, что ты у нас родился», «мы очень любим тебя», «мы понимаем тебя», «мы доверяем тебе» - вот те фразы, которые должны произноситься в семье ежедневно. Главное, чтобы они говорились искренне. Как правило, дети чувствуют фальшь, и в следующий раз не станут серьезно воспринимать эти слова. Поэтому найдите такие выражения, в которые вы искренне верили бы сами.</w:t>
      </w:r>
    </w:p>
    <w:p w:rsidR="00127742" w:rsidRDefault="00127742" w:rsidP="0020219D">
      <w:pPr>
        <w:pStyle w:val="NormalWeb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20219D">
        <w:rPr>
          <w:b/>
          <w:sz w:val="28"/>
          <w:szCs w:val="28"/>
        </w:rPr>
        <w:t>-</w:t>
      </w:r>
      <w:r w:rsidRPr="0020219D">
        <w:rPr>
          <w:rStyle w:val="Strong"/>
          <w:sz w:val="28"/>
          <w:szCs w:val="28"/>
        </w:rPr>
        <w:t xml:space="preserve"> Найдите сферу, где ребенок был бы наиболее успешен.</w:t>
      </w:r>
      <w:r w:rsidRPr="0020219D">
        <w:rPr>
          <w:rStyle w:val="apple-converted-space"/>
          <w:b/>
          <w:sz w:val="28"/>
          <w:szCs w:val="28"/>
        </w:rPr>
        <w:t> </w:t>
      </w:r>
      <w:r w:rsidRPr="0020219D">
        <w:rPr>
          <w:sz w:val="28"/>
          <w:szCs w:val="28"/>
        </w:rPr>
        <w:t>Так, например, если малыш не умеет рисовать и сам понимает, что его картины много хуже, чем у маленьких коллег по изостудии, не стоит водить туда ребенка. У каждого малыша обязательно найдется та сфера, где он смог бы максимально проявить свои таланты: кто-то в пении, кто-то в спорте, кто-то в театральной студии. Но эти таланты проявляются не сразу – порой нужно попробовать несколько секций-кружков, чтобы понять, в чем действительно силен ребенок. Поддерживайте все начинания ребенка и предоставьте ему возможность выбрать занятие по душе.</w:t>
      </w:r>
    </w:p>
    <w:p w:rsidR="00127742" w:rsidRPr="0020219D" w:rsidRDefault="00127742" w:rsidP="0020219D">
      <w:pPr>
        <w:pStyle w:val="NormalWeb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Style w:val="Strong"/>
          <w:b w:val="0"/>
          <w:bCs w:val="0"/>
          <w:sz w:val="28"/>
          <w:szCs w:val="28"/>
        </w:rPr>
      </w:pPr>
      <w:r w:rsidRPr="00E07730">
        <w:rPr>
          <w:b/>
          <w:sz w:val="28"/>
          <w:szCs w:val="28"/>
        </w:rPr>
        <w:t>- Поощряйте в ребенке инициативу.</w:t>
      </w:r>
      <w:r>
        <w:rPr>
          <w:sz w:val="28"/>
          <w:szCs w:val="28"/>
        </w:rPr>
        <w:t xml:space="preserve"> Не оберегайте ребенка от повседневных дел, не стремитесь решить за него все проблемы, но и не перегружайте его. Пусть малыш поможет с уборкой, получит удовольствие от проделанной работы и заслуженную похвалу. </w:t>
      </w:r>
    </w:p>
    <w:p w:rsidR="00127742" w:rsidRPr="0020219D" w:rsidRDefault="00127742" w:rsidP="0020219D">
      <w:pPr>
        <w:pStyle w:val="NormalWeb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Style w:val="Strong"/>
          <w:b w:val="0"/>
          <w:bCs w:val="0"/>
          <w:sz w:val="28"/>
          <w:szCs w:val="28"/>
        </w:rPr>
      </w:pPr>
    </w:p>
    <w:p w:rsidR="00127742" w:rsidRPr="0020219D" w:rsidRDefault="00127742" w:rsidP="0020219D">
      <w:pPr>
        <w:pStyle w:val="NormalWeb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rStyle w:val="Strong"/>
          <w:sz w:val="28"/>
          <w:szCs w:val="28"/>
        </w:rPr>
        <w:t>Важно помнить!</w:t>
      </w:r>
      <w:r w:rsidRPr="0020219D">
        <w:rPr>
          <w:rStyle w:val="apple-converted-space"/>
          <w:b/>
          <w:bCs/>
          <w:sz w:val="28"/>
          <w:szCs w:val="28"/>
        </w:rPr>
        <w:t> </w:t>
      </w:r>
      <w:r w:rsidRPr="0020219D">
        <w:rPr>
          <w:sz w:val="28"/>
          <w:szCs w:val="28"/>
        </w:rPr>
        <w:t xml:space="preserve">Спокойная, гармоничная аура в доме, благоприятный психологический климат – пожалуй, одно из самых главных моментов в психологическом развитии ребенка. Если </w:t>
      </w:r>
      <w:r w:rsidRPr="0020219D">
        <w:rPr>
          <w:b/>
          <w:sz w:val="28"/>
          <w:szCs w:val="28"/>
        </w:rPr>
        <w:t>малыш видит</w:t>
      </w:r>
      <w:r>
        <w:rPr>
          <w:b/>
          <w:sz w:val="28"/>
          <w:szCs w:val="28"/>
        </w:rPr>
        <w:t xml:space="preserve"> </w:t>
      </w:r>
      <w:r w:rsidRPr="0020219D">
        <w:rPr>
          <w:b/>
          <w:sz w:val="28"/>
          <w:szCs w:val="28"/>
        </w:rPr>
        <w:t>любящих друг друга родителей</w:t>
      </w:r>
      <w:r w:rsidRPr="0020219D">
        <w:rPr>
          <w:sz w:val="28"/>
          <w:szCs w:val="28"/>
        </w:rPr>
        <w:t xml:space="preserve">, понимает, что </w:t>
      </w:r>
      <w:r w:rsidRPr="0020219D">
        <w:rPr>
          <w:b/>
          <w:sz w:val="28"/>
          <w:szCs w:val="28"/>
        </w:rPr>
        <w:t>его любят и уважают</w:t>
      </w:r>
      <w:r w:rsidRPr="0020219D">
        <w:rPr>
          <w:sz w:val="28"/>
          <w:szCs w:val="28"/>
        </w:rPr>
        <w:t xml:space="preserve"> как личность, - то он </w:t>
      </w:r>
      <w:r w:rsidRPr="0020219D">
        <w:rPr>
          <w:b/>
          <w:sz w:val="28"/>
          <w:szCs w:val="28"/>
        </w:rPr>
        <w:t>вырастет с адекватной самооценкой</w:t>
      </w:r>
      <w:r w:rsidRPr="0020219D">
        <w:rPr>
          <w:sz w:val="28"/>
          <w:szCs w:val="28"/>
        </w:rPr>
        <w:t xml:space="preserve"> и уверенностью в себе. Не стоит забывать, что то, какая самооценка будет у вашего ребенка – зависит, в первую очередь, только от самих родителей.</w:t>
      </w:r>
    </w:p>
    <w:p w:rsidR="00127742" w:rsidRPr="00D7006E" w:rsidRDefault="00127742">
      <w:pPr>
        <w:rPr>
          <w:rFonts w:ascii="Times New Roman" w:hAnsi="Times New Roman"/>
          <w:sz w:val="28"/>
          <w:szCs w:val="28"/>
        </w:rPr>
      </w:pPr>
    </w:p>
    <w:sectPr w:rsidR="00127742" w:rsidRPr="00D7006E" w:rsidSect="0057207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742" w:rsidRDefault="00127742" w:rsidP="00572073">
      <w:pPr>
        <w:spacing w:after="0" w:line="240" w:lineRule="auto"/>
      </w:pPr>
      <w:r>
        <w:separator/>
      </w:r>
    </w:p>
  </w:endnote>
  <w:endnote w:type="continuationSeparator" w:id="0">
    <w:p w:rsidR="00127742" w:rsidRDefault="00127742" w:rsidP="00572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742" w:rsidRDefault="00127742" w:rsidP="00572073">
      <w:pPr>
        <w:spacing w:after="0" w:line="240" w:lineRule="auto"/>
      </w:pPr>
      <w:r>
        <w:separator/>
      </w:r>
    </w:p>
  </w:footnote>
  <w:footnote w:type="continuationSeparator" w:id="0">
    <w:p w:rsidR="00127742" w:rsidRDefault="00127742" w:rsidP="005720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742" w:rsidRDefault="00127742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127742" w:rsidRDefault="0012774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006E"/>
    <w:rsid w:val="001062C3"/>
    <w:rsid w:val="00120891"/>
    <w:rsid w:val="00127742"/>
    <w:rsid w:val="001B6EA7"/>
    <w:rsid w:val="0020219D"/>
    <w:rsid w:val="00377B61"/>
    <w:rsid w:val="003D021A"/>
    <w:rsid w:val="003D20D2"/>
    <w:rsid w:val="004F0A5C"/>
    <w:rsid w:val="005013F6"/>
    <w:rsid w:val="0056312B"/>
    <w:rsid w:val="00572073"/>
    <w:rsid w:val="006F4EF4"/>
    <w:rsid w:val="00701EE4"/>
    <w:rsid w:val="007E3FA4"/>
    <w:rsid w:val="008741D0"/>
    <w:rsid w:val="00893522"/>
    <w:rsid w:val="00916BB4"/>
    <w:rsid w:val="009330C2"/>
    <w:rsid w:val="009A2300"/>
    <w:rsid w:val="009F2C9B"/>
    <w:rsid w:val="00A177BB"/>
    <w:rsid w:val="00AB7B85"/>
    <w:rsid w:val="00AF5311"/>
    <w:rsid w:val="00B84947"/>
    <w:rsid w:val="00D7006E"/>
    <w:rsid w:val="00E07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C9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177B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A177BB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A177B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uiPriority w:val="99"/>
    <w:rsid w:val="008741D0"/>
    <w:rPr>
      <w:rFonts w:cs="Times New Roman"/>
    </w:rPr>
  </w:style>
  <w:style w:type="paragraph" w:styleId="Header">
    <w:name w:val="header"/>
    <w:basedOn w:val="Normal"/>
    <w:link w:val="HeaderChar"/>
    <w:uiPriority w:val="99"/>
    <w:rsid w:val="00572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7207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72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7207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136</TotalTime>
  <Pages>2</Pages>
  <Words>533</Words>
  <Characters>3040</Characters>
  <Application>Microsoft Office Outlook</Application>
  <DocSecurity>0</DocSecurity>
  <Lines>0</Lines>
  <Paragraphs>0</Paragraphs>
  <ScaleCrop>false</ScaleCrop>
  <Company>435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435_Psicholog</dc:creator>
  <cp:keywords/>
  <dc:description/>
  <cp:lastModifiedBy>Admin</cp:lastModifiedBy>
  <cp:revision>11</cp:revision>
  <cp:lastPrinted>2017-01-30T11:29:00Z</cp:lastPrinted>
  <dcterms:created xsi:type="dcterms:W3CDTF">2017-01-27T09:37:00Z</dcterms:created>
  <dcterms:modified xsi:type="dcterms:W3CDTF">2019-10-07T10:31:00Z</dcterms:modified>
</cp:coreProperties>
</file>